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52B2624E" w14:textId="77777777" w:rsidR="00F17AD5" w:rsidRPr="00750CE0" w:rsidRDefault="00F17AD5" w:rsidP="00F17AD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bookmarkStart w:id="1" w:name="_GoBack"/>
      <w:bookmarkEnd w:id="1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20723F00" w14:textId="77777777" w:rsidR="00F17AD5" w:rsidRPr="00750CE0" w:rsidRDefault="00F17AD5" w:rsidP="00F17AD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59E7B5B8" w14:textId="77777777" w:rsidR="00F17AD5" w:rsidRDefault="00F17AD5" w:rsidP="00F17AD5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bookmarkEnd w:id="0"/>
    <w:p w14:paraId="29334211" w14:textId="77777777" w:rsidR="00F17AD5" w:rsidRDefault="00F17AD5" w:rsidP="00F17AD5">
      <w:pPr>
        <w:rPr>
          <w:rFonts w:cs="Arial"/>
        </w:rPr>
      </w:pP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21A1ED1B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</w:t>
      </w:r>
      <w:r w:rsidR="00E82A23">
        <w:rPr>
          <w:rFonts w:cs="Arial"/>
          <w:i/>
        </w:rPr>
        <w:t>rijav</w:t>
      </w:r>
      <w:r w:rsidR="000D1EDF" w:rsidRPr="008318D9">
        <w:rPr>
          <w:rFonts w:cs="Arial"/>
          <w:i/>
        </w:rPr>
        <w:t>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49C98" w14:textId="77777777" w:rsidR="005754C0" w:rsidRDefault="005754C0">
      <w:r>
        <w:separator/>
      </w:r>
    </w:p>
  </w:endnote>
  <w:endnote w:type="continuationSeparator" w:id="0">
    <w:p w14:paraId="49FEBD55" w14:textId="77777777" w:rsidR="005754C0" w:rsidRDefault="0057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2F01FF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4E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4E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7FE37" w14:textId="77777777" w:rsidR="005754C0" w:rsidRDefault="005754C0">
      <w:r>
        <w:separator/>
      </w:r>
    </w:p>
  </w:footnote>
  <w:footnote w:type="continuationSeparator" w:id="0">
    <w:p w14:paraId="14895433" w14:textId="77777777" w:rsidR="005754C0" w:rsidRDefault="00575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5C09722B" w:rsidR="00C0552D" w:rsidRPr="00D31308" w:rsidRDefault="00E77BB4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494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77FFA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04EB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30E5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54C0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243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4B42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77BB4"/>
    <w:rsid w:val="00E82A23"/>
    <w:rsid w:val="00E84C5E"/>
    <w:rsid w:val="00E932C8"/>
    <w:rsid w:val="00E95B73"/>
    <w:rsid w:val="00E95D92"/>
    <w:rsid w:val="00E9600A"/>
    <w:rsid w:val="00EA7B9C"/>
    <w:rsid w:val="00EB0DA9"/>
    <w:rsid w:val="00EB59CF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17AD5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DFD0D1-7DC8-4397-9A64-7D2A69E7EE35}"/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992F6F-5A6D-4AEE-8BA4-F8BF2BC7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138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2025-11-03T13:30:00Z</cp:lastPrinted>
  <dcterms:created xsi:type="dcterms:W3CDTF">2025-09-24T03:00:00Z</dcterms:created>
  <dcterms:modified xsi:type="dcterms:W3CDTF">2025-11-03T13:31:00Z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